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77E73">
        <w:rPr>
          <w:rFonts w:hint="eastAsia"/>
          <w:b/>
          <w:noProof/>
          <w:sz w:val="24"/>
          <w:lang w:eastAsia="zh-CN"/>
        </w:rPr>
        <w:t>6292</w:t>
      </w:r>
    </w:p>
    <w:p w:rsidR="004D50D9" w:rsidRDefault="004D50D9" w:rsidP="002E558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11-15 October 2021</w:t>
      </w:r>
      <w:r w:rsidR="002E5581">
        <w:rPr>
          <w:b/>
          <w:i/>
          <w:noProof/>
          <w:sz w:val="28"/>
        </w:rPr>
        <w:tab/>
      </w:r>
      <w:r w:rsidR="002E5581" w:rsidRPr="002E5581">
        <w:rPr>
          <w:b/>
          <w:i/>
          <w:noProof/>
          <w:sz w:val="28"/>
        </w:rPr>
        <w:t xml:space="preserve"> </w:t>
      </w:r>
      <w:r w:rsidR="002E5581">
        <w:rPr>
          <w:b/>
          <w:i/>
          <w:noProof/>
          <w:sz w:val="28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  <w:t xml:space="preserve">      </w:t>
      </w:r>
      <w:r w:rsidR="002E5581" w:rsidRPr="002E5581">
        <w:rPr>
          <w:rFonts w:hint="eastAsia"/>
          <w:b/>
          <w:noProof/>
          <w:sz w:val="24"/>
        </w:rPr>
        <w:t xml:space="preserve"> Revision of </w:t>
      </w:r>
      <w:r w:rsidR="002E5581">
        <w:rPr>
          <w:b/>
          <w:noProof/>
          <w:sz w:val="24"/>
        </w:rPr>
        <w:t>C1-21</w:t>
      </w:r>
      <w:r w:rsidR="003A0987">
        <w:rPr>
          <w:rFonts w:hint="eastAsia"/>
          <w:b/>
          <w:noProof/>
          <w:sz w:val="24"/>
          <w:lang w:eastAsia="zh-CN"/>
        </w:rPr>
        <w:t>6098</w:t>
      </w:r>
    </w:p>
    <w:p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>
        <w:rPr>
          <w:rFonts w:hint="eastAsia"/>
          <w:b/>
          <w:bCs/>
          <w:noProof/>
          <w:sz w:val="24"/>
          <w:szCs w:val="24"/>
          <w:lang w:eastAsia="zh-CN"/>
        </w:rPr>
        <w:t>6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C4-21</w:t>
      </w:r>
      <w:r w:rsidR="00FD195E">
        <w:rPr>
          <w:rFonts w:hint="eastAsia"/>
          <w:b/>
          <w:bCs/>
          <w:noProof/>
          <w:sz w:val="24"/>
          <w:szCs w:val="24"/>
          <w:lang w:eastAsia="zh-CN"/>
        </w:rPr>
        <w:t>5452</w:t>
      </w:r>
    </w:p>
    <w:p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 w:rsidR="00D64FAF">
        <w:rPr>
          <w:b/>
          <w:noProof/>
          <w:sz w:val="24"/>
        </w:rPr>
        <w:t>–</w:t>
      </w:r>
      <w:r>
        <w:rPr>
          <w:b/>
          <w:noProof/>
          <w:sz w:val="24"/>
        </w:rPr>
        <w:t>15 October 2021</w:t>
      </w:r>
      <w:r w:rsidR="002E5581">
        <w:rPr>
          <w:b/>
          <w:i/>
          <w:noProof/>
          <w:sz w:val="28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  <w:t xml:space="preserve">      </w:t>
      </w:r>
      <w:r w:rsidR="002E5581" w:rsidRPr="002E5581">
        <w:rPr>
          <w:rFonts w:hint="eastAsia"/>
          <w:b/>
          <w:noProof/>
          <w:sz w:val="24"/>
        </w:rPr>
        <w:t xml:space="preserve"> Revision of </w:t>
      </w:r>
      <w:r w:rsidR="002E5581">
        <w:rPr>
          <w:b/>
          <w:noProof/>
          <w:sz w:val="24"/>
        </w:rPr>
        <w:t>C</w:t>
      </w:r>
      <w:r w:rsidR="00E21B27">
        <w:rPr>
          <w:rFonts w:hint="eastAsia"/>
          <w:b/>
          <w:noProof/>
          <w:sz w:val="24"/>
          <w:lang w:eastAsia="zh-CN"/>
        </w:rPr>
        <w:t>4</w:t>
      </w:r>
      <w:r w:rsidR="002E5581">
        <w:rPr>
          <w:b/>
          <w:noProof/>
          <w:sz w:val="24"/>
        </w:rPr>
        <w:t>-21</w:t>
      </w:r>
      <w:r w:rsidR="002E5581">
        <w:rPr>
          <w:rFonts w:hint="eastAsia"/>
          <w:b/>
          <w:noProof/>
          <w:sz w:val="24"/>
          <w:lang w:eastAsia="zh-CN"/>
        </w:rPr>
        <w:t>5</w:t>
      </w:r>
      <w:r w:rsidR="00E21B27">
        <w:rPr>
          <w:rFonts w:hint="eastAsia"/>
          <w:b/>
          <w:noProof/>
          <w:sz w:val="24"/>
          <w:lang w:eastAsia="zh-CN"/>
        </w:rPr>
        <w:t>179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7060F">
        <w:t>NR_Slice</w:t>
      </w:r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:rsidR="003C0334" w:rsidRDefault="003C0334" w:rsidP="00E365F6">
      <w:pPr>
        <w:rPr>
          <w:lang w:eastAsia="zh-CN"/>
        </w:rPr>
      </w:pPr>
      <w:r>
        <w:rPr>
          <w:rFonts w:hint="eastAsia"/>
          <w:lang w:eastAsia="zh-CN"/>
        </w:rPr>
        <w:t>On the other hand,</w:t>
      </w:r>
      <w:r w:rsidR="003653A7">
        <w:rPr>
          <w:rFonts w:hint="eastAsia"/>
          <w:lang w:eastAsia="zh-CN"/>
        </w:rPr>
        <w:t xml:space="preserve"> CT1 has started a </w:t>
      </w:r>
      <w:r w:rsidR="003653A7">
        <w:t xml:space="preserve">Rel-17 </w:t>
      </w:r>
      <w:r w:rsidR="003653A7">
        <w:rPr>
          <w:rFonts w:hint="eastAsia"/>
          <w:lang w:eastAsia="zh-CN"/>
        </w:rPr>
        <w:t>work</w:t>
      </w:r>
      <w:r w:rsidR="003653A7">
        <w:t xml:space="preserve"> item</w:t>
      </w:r>
      <w:r w:rsidR="003653A7" w:rsidRPr="003653A7">
        <w:rPr>
          <w:lang w:eastAsia="zh-CN"/>
        </w:rPr>
        <w:t xml:space="preserve"> </w:t>
      </w:r>
      <w:r w:rsidR="003653A7" w:rsidRPr="00BC4BAD">
        <w:t>"</w:t>
      </w:r>
      <w:r w:rsidR="003653A7" w:rsidRPr="003653A7">
        <w:rPr>
          <w:lang w:eastAsia="zh-CN"/>
        </w:rPr>
        <w:t>CT1 aspects of eNS_Ph2</w:t>
      </w:r>
      <w:r w:rsidR="003653A7" w:rsidRPr="00BC4BAD">
        <w:t>"</w:t>
      </w:r>
      <w:r w:rsidR="003653A7">
        <w:rPr>
          <w:rFonts w:hint="eastAsia"/>
          <w:lang w:eastAsia="zh-CN"/>
        </w:rPr>
        <w:t xml:space="preserve"> (</w:t>
      </w:r>
      <w:r w:rsidR="003653A7" w:rsidRPr="003653A7">
        <w:rPr>
          <w:lang w:eastAsia="zh-CN"/>
        </w:rPr>
        <w:t xml:space="preserve"> eNS_Ph2</w:t>
      </w:r>
      <w:r w:rsidR="003653A7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which focuses on the NSAC and NSSRG features belong to </w:t>
      </w:r>
      <w:r w:rsidR="00312C79" w:rsidRPr="00BC4BAD">
        <w:t>"</w:t>
      </w:r>
      <w:r w:rsidR="00312C7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nhancement </w:t>
      </w:r>
      <w:r w:rsidRPr="00CF1938">
        <w:t>of Network Slicing</w:t>
      </w:r>
      <w:r>
        <w:t xml:space="preserve"> Phase 2</w:t>
      </w:r>
      <w:r w:rsidR="00312C79" w:rsidRPr="00BC4BAD">
        <w:t>"</w:t>
      </w:r>
      <w:r>
        <w:rPr>
          <w:rFonts w:hint="eastAsia"/>
          <w:lang w:eastAsia="zh-CN"/>
        </w:rPr>
        <w:t xml:space="preserve"> from CN view according to the scope of the related SA2 </w:t>
      </w:r>
      <w:r w:rsidR="00312C79"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study item and work item.</w:t>
      </w:r>
      <w:r w:rsidR="00312C79">
        <w:rPr>
          <w:rFonts w:hint="eastAsia"/>
          <w:lang w:eastAsia="zh-CN"/>
        </w:rPr>
        <w:t xml:space="preserve"> </w:t>
      </w:r>
      <w:r w:rsidR="00C761FF">
        <w:rPr>
          <w:rFonts w:hint="eastAsia"/>
          <w:lang w:eastAsia="zh-CN"/>
        </w:rPr>
        <w:t xml:space="preserve">The current scope of </w:t>
      </w:r>
      <w:r w:rsidR="00C761FF" w:rsidRPr="003653A7">
        <w:rPr>
          <w:lang w:eastAsia="zh-CN"/>
        </w:rPr>
        <w:t>eNS_Ph2</w:t>
      </w:r>
      <w:r w:rsidR="00C761FF">
        <w:rPr>
          <w:rFonts w:hint="eastAsia"/>
          <w:lang w:eastAsia="zh-CN"/>
        </w:rPr>
        <w:t xml:space="preserve"> doesn</w:t>
      </w:r>
      <w:r w:rsidR="00C761FF">
        <w:rPr>
          <w:lang w:eastAsia="zh-CN"/>
        </w:rPr>
        <w:t>’</w:t>
      </w:r>
      <w:r w:rsidR="00C761FF">
        <w:rPr>
          <w:rFonts w:hint="eastAsia"/>
          <w:lang w:eastAsia="zh-CN"/>
        </w:rPr>
        <w:t xml:space="preserve">t cover the requirement </w:t>
      </w:r>
      <w:r w:rsidR="000E4BE1">
        <w:rPr>
          <w:rFonts w:hint="eastAsia"/>
          <w:lang w:eastAsia="zh-CN"/>
        </w:rPr>
        <w:t xml:space="preserve">of </w:t>
      </w:r>
      <w:r w:rsidR="00C761FF">
        <w:rPr>
          <w:rFonts w:hint="eastAsia"/>
          <w:lang w:eastAsia="zh-CN"/>
        </w:rPr>
        <w:t>RAN2</w:t>
      </w:r>
      <w:r w:rsidR="000E4BE1">
        <w:rPr>
          <w:rFonts w:hint="eastAsia"/>
          <w:lang w:eastAsia="zh-CN"/>
        </w:rPr>
        <w:t xml:space="preserve"> for </w:t>
      </w:r>
      <w:r w:rsidR="000E4BE1">
        <w:t>slice based</w:t>
      </w:r>
      <w:r w:rsidR="000E4BE1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C761FF">
        <w:rPr>
          <w:rFonts w:hint="eastAsia"/>
          <w:lang w:eastAsia="zh-CN"/>
        </w:rPr>
        <w:t xml:space="preserve">. 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lastRenderedPageBreak/>
        <w:t xml:space="preserve"> </w:t>
      </w: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E4241C">
      <w:pPr>
        <w:pStyle w:val="B1"/>
        <w:numPr>
          <w:ilvl w:val="0"/>
          <w:numId w:val="11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Pr="00100B49" w:rsidRDefault="003F3BC4" w:rsidP="003F3BC4">
      <w:pPr>
        <w:pStyle w:val="B1"/>
        <w:numPr>
          <w:ilvl w:val="0"/>
          <w:numId w:val="11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="001C3F64">
        <w:rPr>
          <w:rFonts w:hint="eastAsia"/>
          <w:lang w:eastAsia="zh-CN"/>
        </w:rPr>
        <w:t xml:space="preserve">USIM </w:t>
      </w:r>
      <w:r w:rsidR="001C3F64" w:rsidRPr="00BC4BAD">
        <w:rPr>
          <w:lang w:eastAsia="zh-CN"/>
        </w:rPr>
        <w:t>configuration</w:t>
      </w:r>
      <w:r w:rsidR="001C3F64">
        <w:rPr>
          <w:rFonts w:hint="eastAsia"/>
          <w:lang w:eastAsia="zh-CN"/>
        </w:rPr>
        <w:t xml:space="preserve"> of slices information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F53838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A37" w:rsidRDefault="004B4A37">
      <w:r>
        <w:separator/>
      </w:r>
    </w:p>
  </w:endnote>
  <w:endnote w:type="continuationSeparator" w:id="0">
    <w:p w:rsidR="004B4A37" w:rsidRDefault="004B4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A37" w:rsidRDefault="004B4A37">
      <w:r>
        <w:separator/>
      </w:r>
    </w:p>
  </w:footnote>
  <w:footnote w:type="continuationSeparator" w:id="0">
    <w:p w:rsidR="004B4A37" w:rsidRDefault="004B4A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76AB"/>
    <w:rsid w:val="00082CCB"/>
    <w:rsid w:val="00083DD5"/>
    <w:rsid w:val="000845D5"/>
    <w:rsid w:val="000A3125"/>
    <w:rsid w:val="000B0519"/>
    <w:rsid w:val="000B1ABD"/>
    <w:rsid w:val="000B61FD"/>
    <w:rsid w:val="000C0BF7"/>
    <w:rsid w:val="000C15CD"/>
    <w:rsid w:val="000C5FE3"/>
    <w:rsid w:val="000D122A"/>
    <w:rsid w:val="000E4BE1"/>
    <w:rsid w:val="000E55AD"/>
    <w:rsid w:val="000E630D"/>
    <w:rsid w:val="000F128D"/>
    <w:rsid w:val="001001BD"/>
    <w:rsid w:val="00100B49"/>
    <w:rsid w:val="00102222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674"/>
    <w:rsid w:val="001A4108"/>
    <w:rsid w:val="001A4192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93F17"/>
    <w:rsid w:val="0029632E"/>
    <w:rsid w:val="002A6C75"/>
    <w:rsid w:val="002A7960"/>
    <w:rsid w:val="002B3F4A"/>
    <w:rsid w:val="002C1C50"/>
    <w:rsid w:val="002D3914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5CB6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39AF"/>
    <w:rsid w:val="0048267C"/>
    <w:rsid w:val="00485C8E"/>
    <w:rsid w:val="004876B9"/>
    <w:rsid w:val="00493A79"/>
    <w:rsid w:val="00494182"/>
    <w:rsid w:val="00495840"/>
    <w:rsid w:val="004A40BE"/>
    <w:rsid w:val="004A6A60"/>
    <w:rsid w:val="004B4A37"/>
    <w:rsid w:val="004C5717"/>
    <w:rsid w:val="004C634D"/>
    <w:rsid w:val="004D24B9"/>
    <w:rsid w:val="004D46FC"/>
    <w:rsid w:val="004D50D9"/>
    <w:rsid w:val="004D566A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48FB"/>
    <w:rsid w:val="00531879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B3EF4"/>
    <w:rsid w:val="005C29F7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5E89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5E87"/>
    <w:rsid w:val="00700DDC"/>
    <w:rsid w:val="00706A1A"/>
    <w:rsid w:val="00707673"/>
    <w:rsid w:val="007162BE"/>
    <w:rsid w:val="00722267"/>
    <w:rsid w:val="00746F46"/>
    <w:rsid w:val="0075252A"/>
    <w:rsid w:val="00754DCC"/>
    <w:rsid w:val="00761364"/>
    <w:rsid w:val="00764B84"/>
    <w:rsid w:val="00765028"/>
    <w:rsid w:val="00767FDE"/>
    <w:rsid w:val="007700BB"/>
    <w:rsid w:val="007756BB"/>
    <w:rsid w:val="00777E73"/>
    <w:rsid w:val="0078034D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51DC"/>
    <w:rsid w:val="0084248C"/>
    <w:rsid w:val="008429B3"/>
    <w:rsid w:val="00844276"/>
    <w:rsid w:val="00863E89"/>
    <w:rsid w:val="008722E6"/>
    <w:rsid w:val="00872B3B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E6E0A"/>
    <w:rsid w:val="009F7959"/>
    <w:rsid w:val="00A01CFF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77C4"/>
    <w:rsid w:val="00AE25BF"/>
    <w:rsid w:val="00AF0C13"/>
    <w:rsid w:val="00AF2728"/>
    <w:rsid w:val="00AF68A6"/>
    <w:rsid w:val="00AF760B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61FF"/>
    <w:rsid w:val="00C77CE9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65F6"/>
    <w:rsid w:val="00E4241C"/>
    <w:rsid w:val="00E52C57"/>
    <w:rsid w:val="00E55364"/>
    <w:rsid w:val="00E57E7D"/>
    <w:rsid w:val="00E6261D"/>
    <w:rsid w:val="00E7060F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6C4"/>
    <w:rsid w:val="00FA6182"/>
    <w:rsid w:val="00FB127E"/>
    <w:rsid w:val="00FB7EE8"/>
    <w:rsid w:val="00FC0804"/>
    <w:rsid w:val="00FC3B6D"/>
    <w:rsid w:val="00FD1579"/>
    <w:rsid w:val="00FD195E"/>
    <w:rsid w:val="00FD3A4E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E92DC-898A-4BAC-AF08-4F51A224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cmcc3</cp:lastModifiedBy>
  <cp:revision>172</cp:revision>
  <cp:lastPrinted>2000-02-29T10:31:00Z</cp:lastPrinted>
  <dcterms:created xsi:type="dcterms:W3CDTF">2019-09-24T15:18:00Z</dcterms:created>
  <dcterms:modified xsi:type="dcterms:W3CDTF">2021-10-14T15:41:00Z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